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DB9CF" w14:textId="77777777" w:rsidR="00B53B1E" w:rsidRDefault="00B53B1E" w:rsidP="00B53B1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    (fl.1483)</w:t>
      </w:r>
    </w:p>
    <w:p w14:paraId="5AFDF371" w14:textId="77777777" w:rsidR="00B53B1E" w:rsidRDefault="00B53B1E" w:rsidP="00B53B1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Wigborough</w:t>
      </w:r>
      <w:proofErr w:type="spellEnd"/>
      <w:r>
        <w:rPr>
          <w:rFonts w:ascii="Times New Roman" w:hAnsi="Times New Roman" w:cs="Times New Roman"/>
        </w:rPr>
        <w:t>, Essex.</w:t>
      </w:r>
    </w:p>
    <w:p w14:paraId="5B712D8F" w14:textId="77777777" w:rsidR="00B53B1E" w:rsidRDefault="00B53B1E" w:rsidP="00B53B1E">
      <w:pPr>
        <w:tabs>
          <w:tab w:val="left" w:pos="720"/>
        </w:tabs>
        <w:rPr>
          <w:rFonts w:ascii="Times New Roman" w:hAnsi="Times New Roman" w:cs="Times New Roman"/>
        </w:rPr>
      </w:pPr>
    </w:p>
    <w:p w14:paraId="1FEDBC4A" w14:textId="77777777" w:rsidR="00B53B1E" w:rsidRDefault="00B53B1E" w:rsidP="00B53B1E">
      <w:pPr>
        <w:tabs>
          <w:tab w:val="left" w:pos="720"/>
        </w:tabs>
        <w:rPr>
          <w:rFonts w:ascii="Times New Roman" w:hAnsi="Times New Roman" w:cs="Times New Roman"/>
        </w:rPr>
      </w:pPr>
    </w:p>
    <w:p w14:paraId="7E5D2797" w14:textId="77777777" w:rsidR="00B53B1E" w:rsidRDefault="00B53B1E" w:rsidP="00B53B1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Robert Sayer of </w:t>
      </w:r>
      <w:proofErr w:type="spellStart"/>
      <w:r>
        <w:rPr>
          <w:rFonts w:ascii="Times New Roman" w:hAnsi="Times New Roman" w:cs="Times New Roman"/>
        </w:rPr>
        <w:t>Tollesbury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14:paraId="56C4BB59" w14:textId="77777777" w:rsidR="00B53B1E" w:rsidRDefault="00B53B1E" w:rsidP="00B53B1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Clerk of </w:t>
      </w:r>
      <w:proofErr w:type="spellStart"/>
      <w:r>
        <w:rPr>
          <w:rFonts w:ascii="Times New Roman" w:hAnsi="Times New Roman" w:cs="Times New Roman"/>
        </w:rPr>
        <w:t>Kelveden</w:t>
      </w:r>
      <w:proofErr w:type="spellEnd"/>
      <w:r>
        <w:rPr>
          <w:rFonts w:ascii="Times New Roman" w:hAnsi="Times New Roman" w:cs="Times New Roman"/>
        </w:rPr>
        <w:t>(q.v.).</w:t>
      </w:r>
    </w:p>
    <w:p w14:paraId="545429F6" w14:textId="77777777" w:rsidR="00B53B1E" w:rsidRDefault="00B53B1E" w:rsidP="00B53B1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</w:p>
    <w:p w14:paraId="3BDA9A09" w14:textId="77777777" w:rsidR="00B53B1E" w:rsidRDefault="00B53B1E" w:rsidP="00B53B1E">
      <w:pPr>
        <w:tabs>
          <w:tab w:val="left" w:pos="720"/>
        </w:tabs>
        <w:rPr>
          <w:rFonts w:ascii="Times New Roman" w:hAnsi="Times New Roman" w:cs="Times New Roman"/>
        </w:rPr>
      </w:pPr>
    </w:p>
    <w:p w14:paraId="4C5412AD" w14:textId="77777777" w:rsidR="00B53B1E" w:rsidRDefault="00B53B1E" w:rsidP="00B53B1E">
      <w:pPr>
        <w:tabs>
          <w:tab w:val="left" w:pos="720"/>
        </w:tabs>
        <w:rPr>
          <w:rFonts w:ascii="Times New Roman" w:hAnsi="Times New Roman" w:cs="Times New Roman"/>
        </w:rPr>
      </w:pPr>
    </w:p>
    <w:p w14:paraId="505D54A8" w14:textId="77777777" w:rsidR="00B53B1E" w:rsidRDefault="00B53B1E" w:rsidP="00B53B1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 July 2019 </w:t>
      </w:r>
    </w:p>
    <w:p w14:paraId="27859AC2" w14:textId="77777777" w:rsidR="006B2F86" w:rsidRPr="00E71FC3" w:rsidRDefault="00B53B1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A0F53" w14:textId="77777777" w:rsidR="00B53B1E" w:rsidRDefault="00B53B1E" w:rsidP="00E71FC3">
      <w:r>
        <w:separator/>
      </w:r>
    </w:p>
  </w:endnote>
  <w:endnote w:type="continuationSeparator" w:id="0">
    <w:p w14:paraId="388AAD43" w14:textId="77777777" w:rsidR="00B53B1E" w:rsidRDefault="00B53B1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E031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8A952" w14:textId="77777777" w:rsidR="00B53B1E" w:rsidRDefault="00B53B1E" w:rsidP="00E71FC3">
      <w:r>
        <w:separator/>
      </w:r>
    </w:p>
  </w:footnote>
  <w:footnote w:type="continuationSeparator" w:id="0">
    <w:p w14:paraId="78332FAE" w14:textId="77777777" w:rsidR="00B53B1E" w:rsidRDefault="00B53B1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B1E"/>
    <w:rsid w:val="001A7C09"/>
    <w:rsid w:val="00577BD5"/>
    <w:rsid w:val="00656CBA"/>
    <w:rsid w:val="006A1F77"/>
    <w:rsid w:val="00733BE7"/>
    <w:rsid w:val="00AB52E8"/>
    <w:rsid w:val="00B16D3F"/>
    <w:rsid w:val="00B53B1E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DBE6B"/>
  <w15:chartTrackingRefBased/>
  <w15:docId w15:val="{813B9E5B-90C1-4C64-891C-9B53557DA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B1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2019-07-21T19:11:00Z</dcterms:created>
  <dcterms:modified xsi:type="dcterms:W3CDTF">2019-07-21T19:11:00Z</dcterms:modified>
</cp:coreProperties>
</file>